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9912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KEBYLL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F1C269F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028EDC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2F5361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Alexander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Everley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Cuxton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Kent(q.v.).</w:t>
      </w:r>
    </w:p>
    <w:p w14:paraId="719E98B0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C5479B7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CE6354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C5857A" w14:textId="77777777" w:rsidR="00DB73A6" w:rsidRDefault="00DB73A6" w:rsidP="00DB73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April 2021</w:t>
      </w:r>
    </w:p>
    <w:p w14:paraId="2F2143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A9F6E" w14:textId="77777777" w:rsidR="00DB73A6" w:rsidRDefault="00DB73A6" w:rsidP="009139A6">
      <w:r>
        <w:separator/>
      </w:r>
    </w:p>
  </w:endnote>
  <w:endnote w:type="continuationSeparator" w:id="0">
    <w:p w14:paraId="6AAD1473" w14:textId="77777777" w:rsidR="00DB73A6" w:rsidRDefault="00DB73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B6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F53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29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A4C72" w14:textId="77777777" w:rsidR="00DB73A6" w:rsidRDefault="00DB73A6" w:rsidP="009139A6">
      <w:r>
        <w:separator/>
      </w:r>
    </w:p>
  </w:footnote>
  <w:footnote w:type="continuationSeparator" w:id="0">
    <w:p w14:paraId="0EF65F0B" w14:textId="77777777" w:rsidR="00DB73A6" w:rsidRDefault="00DB73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E00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CC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60F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A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73A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BEC53"/>
  <w15:chartTrackingRefBased/>
  <w15:docId w15:val="{C863864D-D62A-4F9F-9714-1C3888A9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73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2021-05-17T10:25:00Z</dcterms:created>
  <dcterms:modified xsi:type="dcterms:W3CDTF">2021-05-17T10:31:00Z</dcterms:modified>
</cp:coreProperties>
</file>